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BDA" w:rsidRDefault="00F43BDA" w:rsidP="00482C79">
      <w:pPr>
        <w:ind w:left="3600" w:firstLine="720"/>
        <w:rPr>
          <w:b/>
          <w:szCs w:val="28"/>
        </w:rPr>
      </w:pPr>
      <w:r w:rsidRPr="00735C9D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F43BDA" w:rsidRPr="003B693E" w:rsidRDefault="00F43BDA" w:rsidP="00482C79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F43BDA" w:rsidRPr="003B693E" w:rsidRDefault="00F43BDA" w:rsidP="00482C79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F43BDA" w:rsidRPr="003B693E" w:rsidRDefault="00F43BDA" w:rsidP="00482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F43BDA" w:rsidRPr="003B693E" w:rsidRDefault="00F43BDA" w:rsidP="00482C79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F43BDA" w:rsidRPr="003B693E" w:rsidRDefault="00F43BDA" w:rsidP="00482C79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F43BDA" w:rsidRPr="003B693E" w:rsidRDefault="00F43BDA" w:rsidP="00482C79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F43BDA" w:rsidRDefault="00F43BDA" w:rsidP="00482C7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43BDA" w:rsidRPr="003B693E" w:rsidRDefault="00F43BDA" w:rsidP="00482C7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F43BDA" w:rsidRPr="003B693E" w:rsidRDefault="00F43BDA" w:rsidP="00482C7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F43BDA" w:rsidRPr="003B693E" w:rsidRDefault="00F43BDA" w:rsidP="00482C7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F43BDA" w:rsidRPr="003B693E" w:rsidRDefault="00F43BDA" w:rsidP="00482C79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164</w:t>
      </w:r>
    </w:p>
    <w:p w:rsidR="00F43BDA" w:rsidRPr="003B693E" w:rsidRDefault="00F43BDA" w:rsidP="00482C79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F43BDA" w:rsidRPr="003B693E" w:rsidRDefault="00F43BDA" w:rsidP="00482C7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F43BDA" w:rsidRPr="003B693E" w:rsidRDefault="00F43BDA" w:rsidP="00482C79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F43BDA" w:rsidRPr="003B693E" w:rsidRDefault="00F43BDA" w:rsidP="00482C79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буд.№27 вул. Н.Яремчука</w:t>
      </w:r>
    </w:p>
    <w:p w:rsidR="00F43BDA" w:rsidRPr="003B693E" w:rsidRDefault="00F43BDA" w:rsidP="00482C79">
      <w:pPr>
        <w:widowControl w:val="0"/>
        <w:autoSpaceDE w:val="0"/>
        <w:jc w:val="both"/>
        <w:rPr>
          <w:rFonts w:ascii="Times New Roman" w:hAnsi="Times New Roman"/>
        </w:rPr>
      </w:pPr>
    </w:p>
    <w:p w:rsidR="00F43BDA" w:rsidRPr="003B693E" w:rsidRDefault="00F43BDA" w:rsidP="00A009D6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F43BDA" w:rsidRPr="003B693E" w:rsidRDefault="00F43BDA" w:rsidP="00482C79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F43BDA" w:rsidRPr="003B693E" w:rsidRDefault="00F43BDA" w:rsidP="00482C79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 коефіцієнт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2,6</w:t>
      </w:r>
      <w:r w:rsidRPr="00A009D6">
        <w:rPr>
          <w:rFonts w:ascii="Times New Roman" w:hAnsi="Times New Roman"/>
        </w:rPr>
        <w:t>08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№27 по вул.. Н.Яремчука</w:t>
      </w:r>
    </w:p>
    <w:p w:rsidR="00F43BDA" w:rsidRPr="003B693E" w:rsidRDefault="00F43BDA" w:rsidP="00482C7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№27, що по вул.. Н.Яремчука.</w:t>
      </w:r>
    </w:p>
    <w:p w:rsidR="00F43BDA" w:rsidRPr="003B693E" w:rsidRDefault="00F43BDA" w:rsidP="00482C7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№27 по вул.. Н.Яремчука </w:t>
      </w:r>
      <w:r w:rsidRPr="003B693E">
        <w:rPr>
          <w:rFonts w:ascii="Times New Roman" w:hAnsi="Times New Roman"/>
        </w:rPr>
        <w:t xml:space="preserve"> згідно з додат</w:t>
      </w:r>
      <w:r>
        <w:rPr>
          <w:rFonts w:ascii="Times New Roman" w:hAnsi="Times New Roman"/>
        </w:rPr>
        <w:t>ком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F43BDA" w:rsidRPr="003B693E" w:rsidRDefault="00F43BDA" w:rsidP="00482C7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F43BDA" w:rsidRPr="003B693E" w:rsidRDefault="00F43BDA" w:rsidP="00482C79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F43BDA" w:rsidRPr="003B693E" w:rsidRDefault="00F43BDA" w:rsidP="00482C79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F43BDA" w:rsidRDefault="00F43BDA" w:rsidP="00482C79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F43BDA" w:rsidRPr="00DC72A5" w:rsidRDefault="00F43BDA" w:rsidP="00A009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F43BDA" w:rsidRPr="00DC72A5" w:rsidRDefault="00F43BDA" w:rsidP="00A009D6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F43BDA" w:rsidRPr="00DC72A5" w:rsidRDefault="00F43BDA" w:rsidP="00A009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3BDA" w:rsidRPr="00DC72A5" w:rsidRDefault="00F43BDA" w:rsidP="00A009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3BDA" w:rsidRPr="00DC72A5" w:rsidRDefault="00F43BDA" w:rsidP="00A009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F43BDA" w:rsidRPr="00DC72A5" w:rsidRDefault="00F43BDA" w:rsidP="00A009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27 </w:t>
      </w:r>
    </w:p>
    <w:p w:rsidR="00F43BDA" w:rsidRPr="00DC72A5" w:rsidRDefault="00F43BDA" w:rsidP="00A009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F43BDA" w:rsidRPr="00DC72A5" w:rsidRDefault="00F43BDA" w:rsidP="00A009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F43BDA" w:rsidRDefault="00F43BDA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F43BDA" w:rsidRPr="001044EE" w:rsidTr="002E5D63">
        <w:trPr>
          <w:trHeight w:val="527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F43BDA" w:rsidRPr="001044EE" w:rsidRDefault="00F43BDA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044EE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1044EE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1044EE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F43BDA" w:rsidRPr="001044EE" w:rsidTr="002E5D63">
        <w:trPr>
          <w:trHeight w:val="448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F43BDA" w:rsidRPr="001044EE" w:rsidRDefault="00F43BDA" w:rsidP="00634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1044E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777</w:t>
            </w:r>
          </w:p>
        </w:tc>
      </w:tr>
      <w:tr w:rsidR="00F43BDA" w:rsidRPr="001044EE" w:rsidTr="002E5D63">
        <w:trPr>
          <w:trHeight w:val="336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,348</w:t>
            </w:r>
          </w:p>
        </w:tc>
      </w:tr>
      <w:tr w:rsidR="00F43BDA" w:rsidRPr="001044EE" w:rsidTr="002E5D63">
        <w:trPr>
          <w:trHeight w:val="264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F43BDA" w:rsidRPr="001044EE" w:rsidRDefault="00F43BDA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3BDA" w:rsidRPr="001044EE" w:rsidTr="002E5D63">
        <w:trPr>
          <w:trHeight w:val="264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43BDA" w:rsidRPr="001044EE" w:rsidTr="002E5D63">
        <w:trPr>
          <w:trHeight w:val="264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F43BDA" w:rsidRPr="001044EE" w:rsidRDefault="00F43BDA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0,216</w:t>
            </w:r>
          </w:p>
        </w:tc>
      </w:tr>
      <w:tr w:rsidR="00F43BDA" w:rsidRPr="001044EE" w:rsidTr="002E5D63">
        <w:trPr>
          <w:trHeight w:val="2760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F43BDA" w:rsidRPr="001044EE" w:rsidRDefault="00F43BDA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1,072</w:t>
            </w:r>
          </w:p>
        </w:tc>
      </w:tr>
      <w:tr w:rsidR="00F43BDA" w:rsidRPr="001044EE" w:rsidTr="002E5D63">
        <w:trPr>
          <w:trHeight w:val="596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0,490</w:t>
            </w:r>
          </w:p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0,490</w:t>
            </w:r>
          </w:p>
          <w:p w:rsidR="00F43BDA" w:rsidRPr="001044EE" w:rsidRDefault="00F43BDA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F43BDA" w:rsidRPr="001044EE" w:rsidTr="002E5D63">
        <w:trPr>
          <w:trHeight w:val="264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F43BDA" w:rsidRPr="001044EE" w:rsidRDefault="00F43BDA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F43BDA" w:rsidRPr="001044EE" w:rsidTr="002E5D63">
        <w:trPr>
          <w:trHeight w:val="264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F43BDA" w:rsidRPr="001044EE" w:rsidRDefault="00F43BDA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F43BDA" w:rsidRPr="001044EE" w:rsidRDefault="00F43BDA" w:rsidP="00634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0,145</w:t>
            </w:r>
          </w:p>
        </w:tc>
      </w:tr>
      <w:tr w:rsidR="00F43BDA" w:rsidRPr="001044EE" w:rsidTr="002E5D63">
        <w:trPr>
          <w:trHeight w:val="264"/>
          <w:jc w:val="center"/>
        </w:trPr>
        <w:tc>
          <w:tcPr>
            <w:tcW w:w="901" w:type="dxa"/>
          </w:tcPr>
          <w:p w:rsidR="00F43BDA" w:rsidRPr="001044EE" w:rsidRDefault="00F43BDA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F43BDA" w:rsidRPr="00CB5CC3" w:rsidRDefault="00F43BDA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F43BDA" w:rsidRPr="001044EE" w:rsidRDefault="00F43BDA" w:rsidP="006349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44EE">
              <w:rPr>
                <w:rFonts w:ascii="Times New Roman" w:hAnsi="Times New Roman"/>
                <w:color w:val="000000"/>
                <w:sz w:val="24"/>
                <w:szCs w:val="24"/>
              </w:rPr>
              <w:t>3,051</w:t>
            </w:r>
          </w:p>
        </w:tc>
      </w:tr>
    </w:tbl>
    <w:p w:rsidR="00F43BDA" w:rsidRDefault="00F43BDA" w:rsidP="00CB5CC3">
      <w:pPr>
        <w:spacing w:after="0" w:line="240" w:lineRule="auto"/>
        <w:ind w:left="360"/>
        <w:jc w:val="both"/>
        <w:rPr>
          <w:color w:val="000000"/>
        </w:rPr>
      </w:pPr>
    </w:p>
    <w:p w:rsidR="00F43BDA" w:rsidRDefault="00F43BDA" w:rsidP="00CB5CC3">
      <w:pPr>
        <w:spacing w:after="0" w:line="240" w:lineRule="auto"/>
        <w:ind w:left="360"/>
        <w:jc w:val="both"/>
        <w:rPr>
          <w:color w:val="000000"/>
        </w:rPr>
      </w:pPr>
    </w:p>
    <w:p w:rsidR="00F43BDA" w:rsidRPr="00DC72A5" w:rsidRDefault="00F43BDA" w:rsidP="00A009D6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F43BDA" w:rsidRDefault="00F43BDA" w:rsidP="00A009D6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F43BDA" w:rsidRDefault="00F43BDA" w:rsidP="00A009D6">
      <w:pPr>
        <w:spacing w:after="0" w:line="240" w:lineRule="auto"/>
        <w:ind w:left="360"/>
        <w:jc w:val="both"/>
        <w:rPr>
          <w:color w:val="000000"/>
        </w:rPr>
      </w:pPr>
    </w:p>
    <w:p w:rsidR="00F43BDA" w:rsidRDefault="00F43BDA" w:rsidP="00A009D6">
      <w:pPr>
        <w:spacing w:after="0" w:line="240" w:lineRule="auto"/>
        <w:ind w:left="360"/>
        <w:jc w:val="both"/>
        <w:rPr>
          <w:color w:val="000000"/>
        </w:rPr>
      </w:pPr>
    </w:p>
    <w:p w:rsidR="00F43BDA" w:rsidRPr="00703542" w:rsidRDefault="00F43BDA" w:rsidP="00A009D6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F43BDA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3BDA" w:rsidRPr="005459CC" w:rsidRDefault="00F43BDA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3BDA" w:rsidRPr="005459CC" w:rsidRDefault="00F43BD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43BDA" w:rsidRPr="005459CC" w:rsidRDefault="00F43BDA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F43BDA" w:rsidRPr="00AF1ABC" w:rsidRDefault="00F43BDA" w:rsidP="00A009D6">
      <w:pPr>
        <w:spacing w:after="0" w:line="240" w:lineRule="auto"/>
        <w:ind w:left="360"/>
        <w:jc w:val="both"/>
      </w:pPr>
    </w:p>
    <w:sectPr w:rsidR="00F43BDA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BDA" w:rsidRDefault="00F43BDA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F43BDA" w:rsidRDefault="00F43BDA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BDA" w:rsidRDefault="00F43BDA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F43BDA" w:rsidRDefault="00F43BDA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044EE"/>
    <w:rsid w:val="00186C64"/>
    <w:rsid w:val="001C394A"/>
    <w:rsid w:val="001F0F7A"/>
    <w:rsid w:val="001F2145"/>
    <w:rsid w:val="001F365E"/>
    <w:rsid w:val="00216436"/>
    <w:rsid w:val="00284327"/>
    <w:rsid w:val="002E5D63"/>
    <w:rsid w:val="002F69C5"/>
    <w:rsid w:val="00311021"/>
    <w:rsid w:val="00313FD4"/>
    <w:rsid w:val="00317374"/>
    <w:rsid w:val="00342094"/>
    <w:rsid w:val="003A3059"/>
    <w:rsid w:val="003B693E"/>
    <w:rsid w:val="003F3654"/>
    <w:rsid w:val="003F6C6A"/>
    <w:rsid w:val="004151A9"/>
    <w:rsid w:val="00446FA9"/>
    <w:rsid w:val="00452DAB"/>
    <w:rsid w:val="00482C79"/>
    <w:rsid w:val="00487744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7B00"/>
    <w:rsid w:val="00626489"/>
    <w:rsid w:val="006349BA"/>
    <w:rsid w:val="0068179A"/>
    <w:rsid w:val="0069547B"/>
    <w:rsid w:val="006B342B"/>
    <w:rsid w:val="006E0CC3"/>
    <w:rsid w:val="00703542"/>
    <w:rsid w:val="00735C9D"/>
    <w:rsid w:val="007433A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80419B"/>
    <w:rsid w:val="00843EB1"/>
    <w:rsid w:val="008573C6"/>
    <w:rsid w:val="00861363"/>
    <w:rsid w:val="00875085"/>
    <w:rsid w:val="008D15C3"/>
    <w:rsid w:val="008E0026"/>
    <w:rsid w:val="008F1A87"/>
    <w:rsid w:val="009319AD"/>
    <w:rsid w:val="00967FCA"/>
    <w:rsid w:val="00973B24"/>
    <w:rsid w:val="00997DE2"/>
    <w:rsid w:val="009B7DA4"/>
    <w:rsid w:val="009C2C13"/>
    <w:rsid w:val="009D0EBB"/>
    <w:rsid w:val="009E0F1E"/>
    <w:rsid w:val="00A009D6"/>
    <w:rsid w:val="00A31271"/>
    <w:rsid w:val="00A60517"/>
    <w:rsid w:val="00A85A86"/>
    <w:rsid w:val="00A8697C"/>
    <w:rsid w:val="00AA0945"/>
    <w:rsid w:val="00AC3D2B"/>
    <w:rsid w:val="00AD0639"/>
    <w:rsid w:val="00AD63BE"/>
    <w:rsid w:val="00AF1ABC"/>
    <w:rsid w:val="00B016B2"/>
    <w:rsid w:val="00B034AE"/>
    <w:rsid w:val="00B35A8F"/>
    <w:rsid w:val="00B42EE4"/>
    <w:rsid w:val="00B95E9C"/>
    <w:rsid w:val="00BB5E9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13F1A"/>
    <w:rsid w:val="00D4427F"/>
    <w:rsid w:val="00D4596C"/>
    <w:rsid w:val="00D51BE1"/>
    <w:rsid w:val="00DC6690"/>
    <w:rsid w:val="00DC72A5"/>
    <w:rsid w:val="00DE6E28"/>
    <w:rsid w:val="00DF0AE2"/>
    <w:rsid w:val="00E0073B"/>
    <w:rsid w:val="00E00DAD"/>
    <w:rsid w:val="00E16316"/>
    <w:rsid w:val="00E33071"/>
    <w:rsid w:val="00E650E0"/>
    <w:rsid w:val="00E83C9C"/>
    <w:rsid w:val="00EA514E"/>
    <w:rsid w:val="00F261C4"/>
    <w:rsid w:val="00F37F99"/>
    <w:rsid w:val="00F43BDA"/>
    <w:rsid w:val="00F625A9"/>
    <w:rsid w:val="00F91D7A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2C79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82C79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8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2C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2017-03-28T07:08:00Z</cp:lastPrinted>
  <dcterms:created xsi:type="dcterms:W3CDTF">2017-03-22T10:43:00Z</dcterms:created>
  <dcterms:modified xsi:type="dcterms:W3CDTF">2017-04-04T05:02:00Z</dcterms:modified>
</cp:coreProperties>
</file>